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1AAE3E" w14:textId="2F7A7D4B" w:rsidR="00AE2640" w:rsidRPr="00AE2640" w:rsidRDefault="00AE2640" w:rsidP="00AE2640">
      <w:pPr>
        <w:pStyle w:val="ListParagraph"/>
        <w:ind w:left="0"/>
        <w:rPr>
          <w:rFonts w:ascii="Times New Roman" w:eastAsia="Times New Roman" w:hAnsi="Times New Roman" w:cs="Times New Roman"/>
          <w:b/>
          <w:color w:val="BD2025"/>
        </w:rPr>
      </w:pPr>
      <w:r w:rsidRPr="00AE2640">
        <w:rPr>
          <w:rFonts w:ascii="Times New Roman" w:eastAsia="Times New Roman" w:hAnsi="Times New Roman" w:cs="Times New Roman"/>
          <w:b/>
          <w:color w:val="BD2025"/>
        </w:rPr>
        <w:t>Social Media</w:t>
      </w:r>
      <w:r w:rsidR="00A16AC1">
        <w:rPr>
          <w:rFonts w:ascii="Times New Roman" w:eastAsia="Times New Roman" w:hAnsi="Times New Roman" w:cs="Times New Roman"/>
          <w:b/>
          <w:color w:val="BD2025"/>
        </w:rPr>
        <w:t xml:space="preserve"> Posts</w:t>
      </w:r>
    </w:p>
    <w:p w14:paraId="6E70D0F3" w14:textId="77777777" w:rsidR="00AE2640" w:rsidRDefault="00AE2640" w:rsidP="00AE2640">
      <w:pPr>
        <w:pStyle w:val="ListParagraph"/>
        <w:ind w:left="0"/>
        <w:rPr>
          <w:rFonts w:ascii="Times New Roman" w:eastAsia="Times New Roman" w:hAnsi="Times New Roman" w:cs="Times New Roman"/>
          <w:b/>
          <w:sz w:val="22"/>
          <w:szCs w:val="22"/>
        </w:rPr>
      </w:pPr>
    </w:p>
    <w:p w14:paraId="009B43D0" w14:textId="61394DF6" w:rsidR="00AE2640" w:rsidRPr="00A72308" w:rsidRDefault="00AE2640" w:rsidP="00AE2640">
      <w:pPr>
        <w:pStyle w:val="ListParagraph"/>
        <w:ind w:left="0"/>
        <w:rPr>
          <w:rFonts w:ascii="Times New Roman" w:eastAsia="Times New Roman" w:hAnsi="Times New Roman" w:cs="Times New Roman"/>
          <w:b/>
          <w:sz w:val="22"/>
          <w:szCs w:val="22"/>
        </w:rPr>
      </w:pPr>
      <w:r>
        <w:rPr>
          <w:rFonts w:ascii="Times New Roman" w:eastAsia="Times New Roman" w:hAnsi="Times New Roman" w:cs="Times New Roman"/>
          <w:b/>
          <w:sz w:val="22"/>
          <w:szCs w:val="22"/>
        </w:rPr>
        <w:t>It’s Unbe-leaf-ably Easy to Show Your Support</w:t>
      </w:r>
    </w:p>
    <w:p w14:paraId="5F853A62"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Using the copy and images listed below, you can create engaging social media that shows your appreciation for Snow-Redfern Foundation.</w:t>
      </w:r>
    </w:p>
    <w:p w14:paraId="151DA7CF" w14:textId="77777777" w:rsidR="00AE2640" w:rsidRDefault="00AE2640" w:rsidP="00AE2640">
      <w:pPr>
        <w:pStyle w:val="ListParagraph"/>
        <w:ind w:left="0"/>
        <w:rPr>
          <w:rFonts w:ascii="Times New Roman" w:eastAsia="Times New Roman" w:hAnsi="Times New Roman" w:cs="Times New Roman"/>
          <w:bCs/>
          <w:sz w:val="22"/>
          <w:szCs w:val="22"/>
        </w:rPr>
      </w:pPr>
    </w:p>
    <w:p w14:paraId="69411BAA" w14:textId="790CDA68"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First, cut and paste the copy onto the specified platform (Facebook, Instagram, LinkedIn). Download the graphic that accompanies the post and attach it with the copy when you upload. Then, hit publish.</w:t>
      </w:r>
    </w:p>
    <w:p w14:paraId="247CC25E" w14:textId="77777777" w:rsidR="00AE2640" w:rsidRPr="001C2574" w:rsidRDefault="00AE2640" w:rsidP="00AE2640">
      <w:pPr>
        <w:pStyle w:val="ListParagraph"/>
        <w:ind w:left="0"/>
        <w:rPr>
          <w:rFonts w:ascii="Times New Roman" w:eastAsia="Times New Roman" w:hAnsi="Times New Roman" w:cs="Times New Roman"/>
          <w:bCs/>
          <w:sz w:val="22"/>
          <w:szCs w:val="22"/>
        </w:rPr>
      </w:pPr>
    </w:p>
    <w:p w14:paraId="43F16BDC" w14:textId="540864DF" w:rsidR="00AE2640" w:rsidRPr="00AE2640" w:rsidRDefault="00AE2640" w:rsidP="00AE2640">
      <w:pPr>
        <w:pStyle w:val="ListParagraph"/>
        <w:ind w:left="0"/>
        <w:rPr>
          <w:rFonts w:ascii="Times New Roman" w:eastAsia="Times New Roman" w:hAnsi="Times New Roman" w:cs="Times New Roman"/>
          <w:b/>
          <w:color w:val="BD2025"/>
          <w:sz w:val="22"/>
          <w:szCs w:val="22"/>
        </w:rPr>
      </w:pPr>
      <w:r w:rsidRPr="00AE2640">
        <w:rPr>
          <w:rFonts w:ascii="Times New Roman" w:eastAsia="Times New Roman" w:hAnsi="Times New Roman" w:cs="Times New Roman"/>
          <w:b/>
          <w:color w:val="BD2025"/>
          <w:sz w:val="22"/>
          <w:szCs w:val="22"/>
        </w:rPr>
        <w:t>Post 1</w:t>
      </w:r>
    </w:p>
    <w:p w14:paraId="1FC3AFA4"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Image Options:</w:t>
      </w:r>
    </w:p>
    <w:p w14:paraId="3135DC74"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Green_Proudly-Empowered-by_FB_IN.png</w:t>
      </w:r>
    </w:p>
    <w:p w14:paraId="7A57189E"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Green_Proudly-Empowered-by_LI.png</w:t>
      </w:r>
    </w:p>
    <w:p w14:paraId="7A58545D"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Red_Proudly-Empowered-by_FB_IN.png</w:t>
      </w:r>
    </w:p>
    <w:p w14:paraId="29A97470"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Red_Proudly-Empowered-by_LI.png</w:t>
      </w:r>
    </w:p>
    <w:p w14:paraId="64E4C1E1"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Yellow_Proudly-Empowered-by_FB_IN.png</w:t>
      </w:r>
    </w:p>
    <w:p w14:paraId="36EEC2BC"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Yellow_Proudly-Empowered-by_LI.png</w:t>
      </w:r>
    </w:p>
    <w:p w14:paraId="00B172A7" w14:textId="77777777" w:rsidR="00AE2640" w:rsidRDefault="00AE2640" w:rsidP="00AE2640">
      <w:pPr>
        <w:pStyle w:val="ListParagraph"/>
        <w:ind w:left="0"/>
        <w:rPr>
          <w:rFonts w:ascii="Times New Roman" w:eastAsia="Times New Roman" w:hAnsi="Times New Roman" w:cs="Times New Roman"/>
          <w:bCs/>
          <w:i/>
          <w:iCs/>
          <w:sz w:val="22"/>
          <w:szCs w:val="22"/>
        </w:rPr>
      </w:pPr>
    </w:p>
    <w:p w14:paraId="328827AB" w14:textId="77777777" w:rsidR="00AE2640" w:rsidRDefault="00AE2640" w:rsidP="00AE2640">
      <w:pPr>
        <w:pStyle w:val="ListParagraph"/>
        <w:ind w:left="0"/>
        <w:rPr>
          <w:rFonts w:ascii="Times New Roman" w:eastAsia="Times New Roman" w:hAnsi="Times New Roman" w:cs="Times New Roman"/>
          <w:bCs/>
          <w:sz w:val="22"/>
          <w:szCs w:val="22"/>
        </w:rPr>
      </w:pPr>
      <w:r w:rsidRPr="002E7044">
        <w:rPr>
          <w:rFonts w:ascii="Times New Roman" w:eastAsia="Times New Roman" w:hAnsi="Times New Roman" w:cs="Times New Roman"/>
          <w:b/>
          <w:sz w:val="22"/>
          <w:szCs w:val="22"/>
        </w:rPr>
        <w:t>Facebook</w:t>
      </w:r>
    </w:p>
    <w:p w14:paraId="2C668B0A"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Together, we make life-changing impact for kids!</w:t>
      </w:r>
    </w:p>
    <w:p w14:paraId="74F0BB49" w14:textId="77777777" w:rsidR="00AE2640" w:rsidRDefault="00AE2640" w:rsidP="00AE2640">
      <w:pPr>
        <w:rPr>
          <w:rFonts w:ascii="Times New Roman" w:eastAsia="Times New Roman" w:hAnsi="Times New Roman" w:cs="Times New Roman"/>
          <w:bCs/>
          <w:sz w:val="22"/>
          <w:szCs w:val="22"/>
        </w:rPr>
      </w:pPr>
    </w:p>
    <w:p w14:paraId="524DCE00"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Thanks to the support of Snow-Redfern Foundation, we can continue to offer programs and services that make</w:t>
      </w:r>
      <w:r w:rsidRPr="00720ECC">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 xml:space="preserve">a difference for children in our community! Learn more at: </w:t>
      </w:r>
      <w:hyperlink r:id="rId7" w:history="1">
        <w:r w:rsidRPr="00276AEF">
          <w:rPr>
            <w:rStyle w:val="Hyperlink"/>
            <w:rFonts w:ascii="Times New Roman" w:eastAsia="Times New Roman" w:hAnsi="Times New Roman" w:cs="Times New Roman"/>
            <w:bCs/>
            <w:sz w:val="22"/>
            <w:szCs w:val="22"/>
          </w:rPr>
          <w:t>https://bit.ly/3GEDKny</w:t>
        </w:r>
      </w:hyperlink>
    </w:p>
    <w:p w14:paraId="0DE4BC95" w14:textId="77777777" w:rsidR="00AE2640" w:rsidRDefault="00AE2640" w:rsidP="00AE2640">
      <w:pPr>
        <w:rPr>
          <w:rFonts w:ascii="Times New Roman" w:eastAsia="Times New Roman" w:hAnsi="Times New Roman" w:cs="Times New Roman"/>
          <w:bCs/>
          <w:sz w:val="22"/>
          <w:szCs w:val="22"/>
        </w:rPr>
      </w:pPr>
    </w:p>
    <w:p w14:paraId="335FA919" w14:textId="7091D229"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#investinkids #thegoodlife</w:t>
      </w:r>
    </w:p>
    <w:p w14:paraId="77E6E544" w14:textId="77777777" w:rsidR="00AE2640" w:rsidRPr="00720ECC"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Tag: @snowredfern</w:t>
      </w:r>
    </w:p>
    <w:p w14:paraId="6FF662F4"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
          <w:sz w:val="22"/>
          <w:szCs w:val="22"/>
        </w:rPr>
        <w:br/>
        <w:t>Instagram</w:t>
      </w:r>
    </w:p>
    <w:p w14:paraId="5A3F1137"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Together, we make life-changing impact for kids!</w:t>
      </w:r>
    </w:p>
    <w:p w14:paraId="40845E72" w14:textId="77777777" w:rsidR="00AE2640" w:rsidRDefault="00AE2640" w:rsidP="00AE2640">
      <w:pPr>
        <w:rPr>
          <w:rFonts w:ascii="Times New Roman" w:eastAsia="Times New Roman" w:hAnsi="Times New Roman" w:cs="Times New Roman"/>
          <w:bCs/>
          <w:sz w:val="22"/>
          <w:szCs w:val="22"/>
        </w:rPr>
      </w:pPr>
    </w:p>
    <w:p w14:paraId="312811BC"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Thanks to the support of Snow-Redfern Foundation, we can continue to offer programs and services that make</w:t>
      </w:r>
      <w:r w:rsidRPr="00720ECC">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a difference for children in our community! Learn more at: SnowRedfern.org.</w:t>
      </w:r>
    </w:p>
    <w:p w14:paraId="693D165C"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678FC90C"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1220B458"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777B1593" w14:textId="0BE8A72D"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#investinkids #thegoodlife</w:t>
      </w:r>
    </w:p>
    <w:p w14:paraId="02683B82" w14:textId="77622596"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Tag: @snowredfernfoundation</w:t>
      </w:r>
    </w:p>
    <w:p w14:paraId="0B48ED32" w14:textId="25385C84" w:rsidR="00050553" w:rsidRDefault="00050553" w:rsidP="00AE2640">
      <w:pPr>
        <w:rPr>
          <w:rFonts w:ascii="Times New Roman" w:eastAsia="Times New Roman" w:hAnsi="Times New Roman" w:cs="Times New Roman"/>
          <w:bCs/>
          <w:sz w:val="22"/>
          <w:szCs w:val="22"/>
        </w:rPr>
      </w:pPr>
    </w:p>
    <w:p w14:paraId="1109EA1F" w14:textId="77777777" w:rsidR="0051768E" w:rsidRDefault="0051768E" w:rsidP="00AE2640">
      <w:pPr>
        <w:pStyle w:val="ListParagraph"/>
        <w:ind w:left="0"/>
        <w:rPr>
          <w:rFonts w:ascii="Times New Roman" w:eastAsia="Times New Roman" w:hAnsi="Times New Roman" w:cs="Times New Roman"/>
          <w:b/>
          <w:sz w:val="22"/>
          <w:szCs w:val="22"/>
        </w:rPr>
      </w:pPr>
    </w:p>
    <w:p w14:paraId="4F32DDC0" w14:textId="77777777" w:rsidR="0051768E" w:rsidRDefault="0051768E" w:rsidP="00AE2640">
      <w:pPr>
        <w:pStyle w:val="ListParagraph"/>
        <w:ind w:left="0"/>
        <w:rPr>
          <w:rFonts w:ascii="Times New Roman" w:eastAsia="Times New Roman" w:hAnsi="Times New Roman" w:cs="Times New Roman"/>
          <w:b/>
          <w:sz w:val="22"/>
          <w:szCs w:val="22"/>
        </w:rPr>
      </w:pPr>
    </w:p>
    <w:p w14:paraId="48420004" w14:textId="77777777" w:rsidR="0051768E" w:rsidRDefault="0051768E" w:rsidP="00AE2640">
      <w:pPr>
        <w:pStyle w:val="ListParagraph"/>
        <w:ind w:left="0"/>
        <w:rPr>
          <w:rFonts w:ascii="Times New Roman" w:eastAsia="Times New Roman" w:hAnsi="Times New Roman" w:cs="Times New Roman"/>
          <w:b/>
          <w:sz w:val="22"/>
          <w:szCs w:val="22"/>
        </w:rPr>
      </w:pPr>
    </w:p>
    <w:p w14:paraId="63B0D7FC" w14:textId="77777777" w:rsidR="0051768E" w:rsidRDefault="0051768E" w:rsidP="00AE2640">
      <w:pPr>
        <w:pStyle w:val="ListParagraph"/>
        <w:ind w:left="0"/>
        <w:rPr>
          <w:rFonts w:ascii="Times New Roman" w:eastAsia="Times New Roman" w:hAnsi="Times New Roman" w:cs="Times New Roman"/>
          <w:b/>
          <w:sz w:val="22"/>
          <w:szCs w:val="22"/>
        </w:rPr>
      </w:pPr>
    </w:p>
    <w:p w14:paraId="73BF898B" w14:textId="27077218"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
          <w:sz w:val="22"/>
          <w:szCs w:val="22"/>
        </w:rPr>
        <w:lastRenderedPageBreak/>
        <w:t>LinkedIn</w:t>
      </w:r>
    </w:p>
    <w:p w14:paraId="160C96DB"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Together, we make life-changing impact for kids!</w:t>
      </w:r>
    </w:p>
    <w:p w14:paraId="7C04159D" w14:textId="77777777" w:rsidR="00AE2640" w:rsidRDefault="00AE2640" w:rsidP="00AE2640">
      <w:pPr>
        <w:rPr>
          <w:rFonts w:ascii="Times New Roman" w:eastAsia="Times New Roman" w:hAnsi="Times New Roman" w:cs="Times New Roman"/>
          <w:bCs/>
          <w:sz w:val="22"/>
          <w:szCs w:val="22"/>
        </w:rPr>
      </w:pPr>
    </w:p>
    <w:p w14:paraId="43BE21DE"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Thanks to the support of Snow-Redfern Foundation, we can continue to offer programs and services that make</w:t>
      </w:r>
      <w:r w:rsidRPr="00720ECC">
        <w:rPr>
          <w:rFonts w:ascii="Times New Roman" w:eastAsia="Times New Roman" w:hAnsi="Times New Roman" w:cs="Times New Roman"/>
          <w:bCs/>
          <w:sz w:val="22"/>
          <w:szCs w:val="22"/>
        </w:rPr>
        <w:t xml:space="preserve"> </w:t>
      </w:r>
      <w:r>
        <w:rPr>
          <w:rFonts w:ascii="Times New Roman" w:eastAsia="Times New Roman" w:hAnsi="Times New Roman" w:cs="Times New Roman"/>
          <w:bCs/>
          <w:sz w:val="22"/>
          <w:szCs w:val="22"/>
        </w:rPr>
        <w:t xml:space="preserve">a difference for children in our community! Learn more at: </w:t>
      </w:r>
      <w:hyperlink r:id="rId8" w:history="1">
        <w:r w:rsidRPr="00276AEF">
          <w:rPr>
            <w:rStyle w:val="Hyperlink"/>
            <w:rFonts w:ascii="Times New Roman" w:eastAsia="Times New Roman" w:hAnsi="Times New Roman" w:cs="Times New Roman"/>
            <w:bCs/>
            <w:sz w:val="22"/>
            <w:szCs w:val="22"/>
          </w:rPr>
          <w:t>https://bit.ly/3GEDKny</w:t>
        </w:r>
      </w:hyperlink>
    </w:p>
    <w:p w14:paraId="702628F9"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02FEC4CF"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02D0DF7E"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221A9149" w14:textId="77777777" w:rsidR="00AE2640" w:rsidRPr="00720ECC"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#investinkids #thegoodlife</w:t>
      </w:r>
    </w:p>
    <w:p w14:paraId="0ABB2996" w14:textId="77777777" w:rsidR="00AE2640" w:rsidRPr="00191ED8" w:rsidRDefault="00AE2640" w:rsidP="00AE2640">
      <w:pPr>
        <w:pStyle w:val="ListParagraph"/>
        <w:ind w:left="0"/>
        <w:rPr>
          <w:rFonts w:ascii="Times New Roman" w:eastAsia="Times New Roman" w:hAnsi="Times New Roman" w:cs="Times New Roman"/>
          <w:bCs/>
          <w:sz w:val="22"/>
          <w:szCs w:val="22"/>
        </w:rPr>
      </w:pPr>
    </w:p>
    <w:p w14:paraId="628332E2" w14:textId="29699F13" w:rsidR="00AE2640" w:rsidRPr="00A16AC1" w:rsidRDefault="00AE2640" w:rsidP="00AE2640">
      <w:pPr>
        <w:rPr>
          <w:rFonts w:ascii="Times New Roman" w:eastAsia="Times New Roman" w:hAnsi="Times New Roman" w:cs="Times New Roman"/>
          <w:bCs/>
          <w:i/>
          <w:iCs/>
          <w:sz w:val="22"/>
          <w:szCs w:val="22"/>
        </w:rPr>
      </w:pPr>
      <w:r w:rsidRPr="00A16AC1">
        <w:rPr>
          <w:rFonts w:ascii="Times New Roman" w:eastAsia="Times New Roman" w:hAnsi="Times New Roman" w:cs="Times New Roman"/>
          <w:b/>
          <w:color w:val="BD2025"/>
          <w:sz w:val="22"/>
          <w:szCs w:val="22"/>
        </w:rPr>
        <w:t>Post 2</w:t>
      </w:r>
    </w:p>
    <w:p w14:paraId="5E43EDA1"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Image Options:</w:t>
      </w:r>
    </w:p>
    <w:p w14:paraId="6F00180C"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Green_We-Love_FB_IN.png</w:t>
      </w:r>
    </w:p>
    <w:p w14:paraId="71A7670A"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Green_We-Love_LI.png</w:t>
      </w:r>
    </w:p>
    <w:p w14:paraId="3E28CD04"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Red_We-Love_FB_IN.png</w:t>
      </w:r>
    </w:p>
    <w:p w14:paraId="3E4DD8F6"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Red_We-Love_LI.png</w:t>
      </w:r>
    </w:p>
    <w:p w14:paraId="4B892C49"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Yellow_We-Love_FB_IN.png</w:t>
      </w:r>
    </w:p>
    <w:p w14:paraId="6874BAF8"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Yellow_We-Love_LI.png</w:t>
      </w:r>
    </w:p>
    <w:p w14:paraId="61359CC0"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
          <w:sz w:val="22"/>
          <w:szCs w:val="22"/>
        </w:rPr>
        <w:br/>
      </w:r>
      <w:r w:rsidRPr="00E5784B">
        <w:rPr>
          <w:rFonts w:ascii="Times New Roman" w:eastAsia="Times New Roman" w:hAnsi="Times New Roman" w:cs="Times New Roman"/>
          <w:b/>
          <w:sz w:val="22"/>
          <w:szCs w:val="22"/>
        </w:rPr>
        <w:t>Facebook</w:t>
      </w:r>
      <w:r w:rsidRPr="00191ED8">
        <w:rPr>
          <w:rFonts w:ascii="Times New Roman" w:eastAsia="Times New Roman" w:hAnsi="Times New Roman" w:cs="Times New Roman"/>
          <w:bCs/>
          <w:sz w:val="22"/>
          <w:szCs w:val="22"/>
        </w:rPr>
        <w:br/>
      </w:r>
      <w:r>
        <w:rPr>
          <w:rFonts w:ascii="Times New Roman" w:eastAsia="Times New Roman" w:hAnsi="Times New Roman" w:cs="Times New Roman"/>
          <w:bCs/>
          <w:sz w:val="22"/>
          <w:szCs w:val="22"/>
        </w:rPr>
        <w:t xml:space="preserve">Snow-Redfern Foundation invests in kids by helping to fund our programs and services. </w:t>
      </w:r>
    </w:p>
    <w:p w14:paraId="60CB57BA" w14:textId="77777777" w:rsidR="00AE2640" w:rsidRDefault="00AE2640" w:rsidP="00AE2640">
      <w:pPr>
        <w:pStyle w:val="ListParagraph"/>
        <w:ind w:left="0"/>
        <w:rPr>
          <w:rFonts w:ascii="Times New Roman" w:eastAsia="Times New Roman" w:hAnsi="Times New Roman" w:cs="Times New Roman"/>
          <w:bCs/>
          <w:sz w:val="22"/>
          <w:szCs w:val="22"/>
        </w:rPr>
      </w:pPr>
    </w:p>
    <w:p w14:paraId="73F15C93"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 xml:space="preserve">See why we love them and learn about their mission at: </w:t>
      </w:r>
      <w:hyperlink r:id="rId9" w:history="1">
        <w:r w:rsidRPr="00276AEF">
          <w:rPr>
            <w:rStyle w:val="Hyperlink"/>
            <w:rFonts w:ascii="Times New Roman" w:eastAsia="Times New Roman" w:hAnsi="Times New Roman" w:cs="Times New Roman"/>
            <w:bCs/>
            <w:sz w:val="22"/>
            <w:szCs w:val="22"/>
          </w:rPr>
          <w:t>https://bit.ly/3BavRoU</w:t>
        </w:r>
      </w:hyperlink>
    </w:p>
    <w:p w14:paraId="0D7963B9" w14:textId="77777777" w:rsidR="00AE2640" w:rsidRDefault="00AE2640" w:rsidP="00AE2640">
      <w:pPr>
        <w:pStyle w:val="ListParagraph"/>
        <w:ind w:left="0"/>
        <w:rPr>
          <w:rFonts w:ascii="Times New Roman" w:eastAsia="Times New Roman" w:hAnsi="Times New Roman" w:cs="Times New Roman"/>
          <w:bCs/>
          <w:sz w:val="22"/>
          <w:szCs w:val="22"/>
        </w:rPr>
      </w:pPr>
    </w:p>
    <w:p w14:paraId="09E1EFA0" w14:textId="54599652"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#kids #thegoodlife</w:t>
      </w:r>
    </w:p>
    <w:p w14:paraId="3BB29488"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Tag: @snowredfern</w:t>
      </w:r>
    </w:p>
    <w:p w14:paraId="4CF90337" w14:textId="77777777" w:rsidR="00AE2640" w:rsidRDefault="00AE2640" w:rsidP="00AE2640">
      <w:pPr>
        <w:pStyle w:val="ListParagraph"/>
        <w:ind w:left="0"/>
        <w:rPr>
          <w:rFonts w:ascii="Times New Roman" w:eastAsia="Times New Roman" w:hAnsi="Times New Roman" w:cs="Times New Roman"/>
          <w:bCs/>
          <w:sz w:val="22"/>
          <w:szCs w:val="22"/>
        </w:rPr>
      </w:pPr>
    </w:p>
    <w:p w14:paraId="07FD3EB5" w14:textId="77777777" w:rsidR="00AE2640" w:rsidRDefault="00AE2640" w:rsidP="00AE2640">
      <w:pPr>
        <w:pStyle w:val="ListParagraph"/>
        <w:ind w:left="0"/>
        <w:rPr>
          <w:rFonts w:ascii="Times New Roman" w:eastAsia="Times New Roman" w:hAnsi="Times New Roman" w:cs="Times New Roman"/>
          <w:bCs/>
          <w:sz w:val="22"/>
          <w:szCs w:val="22"/>
        </w:rPr>
      </w:pPr>
      <w:r w:rsidRPr="00E5784B">
        <w:rPr>
          <w:rFonts w:ascii="Times New Roman" w:eastAsia="Times New Roman" w:hAnsi="Times New Roman" w:cs="Times New Roman"/>
          <w:b/>
          <w:sz w:val="22"/>
          <w:szCs w:val="22"/>
        </w:rPr>
        <w:t>Instagram</w:t>
      </w:r>
      <w:r w:rsidRPr="00E5784B">
        <w:rPr>
          <w:rFonts w:ascii="Times New Roman" w:eastAsia="Times New Roman" w:hAnsi="Times New Roman" w:cs="Times New Roman"/>
          <w:b/>
          <w:sz w:val="22"/>
          <w:szCs w:val="22"/>
        </w:rPr>
        <w:br/>
      </w:r>
      <w:r>
        <w:rPr>
          <w:rFonts w:ascii="Times New Roman" w:eastAsia="Times New Roman" w:hAnsi="Times New Roman" w:cs="Times New Roman"/>
          <w:bCs/>
          <w:sz w:val="22"/>
          <w:szCs w:val="22"/>
        </w:rPr>
        <w:t xml:space="preserve">Snow-Redfern Foundation invests in kids by helping to fund our programs and services. </w:t>
      </w:r>
    </w:p>
    <w:p w14:paraId="195B648C" w14:textId="77777777" w:rsidR="00AE2640" w:rsidRDefault="00AE2640" w:rsidP="00AE2640">
      <w:pPr>
        <w:pStyle w:val="ListParagraph"/>
        <w:ind w:left="0"/>
        <w:rPr>
          <w:rFonts w:ascii="Times New Roman" w:eastAsia="Times New Roman" w:hAnsi="Times New Roman" w:cs="Times New Roman"/>
          <w:bCs/>
          <w:sz w:val="22"/>
          <w:szCs w:val="22"/>
        </w:rPr>
      </w:pPr>
    </w:p>
    <w:p w14:paraId="622D0A93"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See why we love them and learn about their mission at SnowRedfern.org/about.</w:t>
      </w:r>
    </w:p>
    <w:p w14:paraId="74FBA0AF"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7450605E"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4A8DEDA9"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563819A6" w14:textId="77777777" w:rsidR="00050553"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#kids #thegoodlife</w:t>
      </w:r>
    </w:p>
    <w:p w14:paraId="67496DBA" w14:textId="09672D0E" w:rsidR="00AE2640" w:rsidRDefault="00AE2640" w:rsidP="00AE2640">
      <w:pPr>
        <w:pStyle w:val="ListParagraph"/>
        <w:ind w:left="0"/>
        <w:rPr>
          <w:rFonts w:ascii="Times New Roman" w:eastAsia="Times New Roman" w:hAnsi="Times New Roman" w:cs="Times New Roman"/>
          <w:bCs/>
          <w:sz w:val="22"/>
          <w:szCs w:val="22"/>
        </w:rPr>
      </w:pPr>
      <w:r w:rsidRPr="00C26AEC">
        <w:rPr>
          <w:rFonts w:ascii="Times New Roman" w:eastAsia="Times New Roman" w:hAnsi="Times New Roman" w:cs="Times New Roman"/>
          <w:bCs/>
          <w:sz w:val="22"/>
          <w:szCs w:val="22"/>
        </w:rPr>
        <w:t>Tag:</w:t>
      </w:r>
      <w:r>
        <w:rPr>
          <w:rFonts w:ascii="Times New Roman" w:eastAsia="Times New Roman" w:hAnsi="Times New Roman" w:cs="Times New Roman"/>
          <w:bCs/>
          <w:sz w:val="22"/>
          <w:szCs w:val="22"/>
        </w:rPr>
        <w:t xml:space="preserve"> @snowredfernfoundation</w:t>
      </w:r>
    </w:p>
    <w:p w14:paraId="07035D94" w14:textId="52E7C73B" w:rsidR="00AE2640" w:rsidRDefault="00AE2640" w:rsidP="00AE2640">
      <w:pPr>
        <w:pStyle w:val="ListParagraph"/>
        <w:ind w:left="0"/>
        <w:rPr>
          <w:rFonts w:ascii="Times New Roman" w:eastAsia="Times New Roman" w:hAnsi="Times New Roman" w:cs="Times New Roman"/>
          <w:b/>
          <w:sz w:val="22"/>
          <w:szCs w:val="22"/>
        </w:rPr>
      </w:pPr>
    </w:p>
    <w:p w14:paraId="20D3111B" w14:textId="77777777" w:rsidR="0051768E" w:rsidRDefault="0051768E" w:rsidP="00AE2640">
      <w:pPr>
        <w:pStyle w:val="ListParagraph"/>
        <w:ind w:left="0"/>
        <w:rPr>
          <w:rFonts w:ascii="Times New Roman" w:eastAsia="Times New Roman" w:hAnsi="Times New Roman" w:cs="Times New Roman"/>
          <w:b/>
          <w:sz w:val="22"/>
          <w:szCs w:val="22"/>
        </w:rPr>
      </w:pPr>
    </w:p>
    <w:p w14:paraId="2729A48C" w14:textId="733F5A4A" w:rsidR="00AE2640" w:rsidRDefault="00AE2640" w:rsidP="00AE2640">
      <w:pPr>
        <w:pStyle w:val="ListParagraph"/>
        <w:ind w:left="0"/>
        <w:rPr>
          <w:rFonts w:ascii="Times New Roman" w:eastAsia="Times New Roman" w:hAnsi="Times New Roman" w:cs="Times New Roman"/>
          <w:bCs/>
          <w:sz w:val="22"/>
          <w:szCs w:val="22"/>
        </w:rPr>
      </w:pPr>
      <w:r w:rsidRPr="005C0127">
        <w:rPr>
          <w:rFonts w:ascii="Times New Roman" w:eastAsia="Times New Roman" w:hAnsi="Times New Roman" w:cs="Times New Roman"/>
          <w:b/>
          <w:sz w:val="22"/>
          <w:szCs w:val="22"/>
        </w:rPr>
        <w:t>LinkedIn</w:t>
      </w:r>
      <w:r w:rsidRPr="00191ED8">
        <w:rPr>
          <w:rFonts w:ascii="Times New Roman" w:eastAsia="Times New Roman" w:hAnsi="Times New Roman" w:cs="Times New Roman"/>
          <w:bCs/>
          <w:sz w:val="22"/>
          <w:szCs w:val="22"/>
        </w:rPr>
        <w:br/>
      </w:r>
      <w:r>
        <w:rPr>
          <w:rFonts w:ascii="Times New Roman" w:eastAsia="Times New Roman" w:hAnsi="Times New Roman" w:cs="Times New Roman"/>
          <w:bCs/>
          <w:sz w:val="22"/>
          <w:szCs w:val="22"/>
        </w:rPr>
        <w:t xml:space="preserve">Snow-Redfern Foundation invests in kids by helping to fund our programs and services. </w:t>
      </w:r>
    </w:p>
    <w:p w14:paraId="039A6807" w14:textId="77777777" w:rsidR="00AE2640" w:rsidRDefault="00AE2640" w:rsidP="00AE2640">
      <w:pPr>
        <w:pStyle w:val="ListParagraph"/>
        <w:ind w:left="0"/>
        <w:rPr>
          <w:rFonts w:ascii="Times New Roman" w:eastAsia="Times New Roman" w:hAnsi="Times New Roman" w:cs="Times New Roman"/>
          <w:bCs/>
          <w:sz w:val="22"/>
          <w:szCs w:val="22"/>
        </w:rPr>
      </w:pPr>
    </w:p>
    <w:p w14:paraId="55958DDD"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lastRenderedPageBreak/>
        <w:t xml:space="preserve">See why we love them and learn about their mission at: </w:t>
      </w:r>
      <w:hyperlink r:id="rId10" w:history="1">
        <w:r w:rsidRPr="00276AEF">
          <w:rPr>
            <w:rStyle w:val="Hyperlink"/>
            <w:rFonts w:ascii="Times New Roman" w:eastAsia="Times New Roman" w:hAnsi="Times New Roman" w:cs="Times New Roman"/>
            <w:bCs/>
            <w:sz w:val="22"/>
            <w:szCs w:val="22"/>
          </w:rPr>
          <w:t>https://bit.ly/3BavRoU</w:t>
        </w:r>
      </w:hyperlink>
    </w:p>
    <w:p w14:paraId="65702F66" w14:textId="77777777" w:rsidR="00AE2640" w:rsidRDefault="00AE2640" w:rsidP="00AE2640">
      <w:pPr>
        <w:pStyle w:val="ListParagraph"/>
        <w:ind w:left="0"/>
        <w:rPr>
          <w:rFonts w:ascii="Times New Roman" w:eastAsia="Times New Roman" w:hAnsi="Times New Roman" w:cs="Times New Roman"/>
          <w:bCs/>
          <w:sz w:val="22"/>
          <w:szCs w:val="22"/>
        </w:rPr>
      </w:pPr>
    </w:p>
    <w:p w14:paraId="1BD74D46"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#kids #thegoodlife</w:t>
      </w:r>
    </w:p>
    <w:p w14:paraId="2943FC90" w14:textId="77777777" w:rsidR="00AE2640" w:rsidRDefault="00AE2640" w:rsidP="00AE2640">
      <w:pPr>
        <w:rPr>
          <w:rFonts w:ascii="Times New Roman" w:eastAsia="Times New Roman" w:hAnsi="Times New Roman" w:cs="Times New Roman"/>
          <w:b/>
          <w:sz w:val="22"/>
          <w:szCs w:val="22"/>
          <w:u w:val="single"/>
        </w:rPr>
      </w:pPr>
    </w:p>
    <w:p w14:paraId="303CF056" w14:textId="77777777" w:rsidR="00AE2640" w:rsidRPr="00A16AC1" w:rsidRDefault="00AE2640" w:rsidP="00AE2640">
      <w:pPr>
        <w:rPr>
          <w:rFonts w:ascii="Times New Roman" w:eastAsia="Times New Roman" w:hAnsi="Times New Roman" w:cs="Times New Roman"/>
          <w:b/>
          <w:color w:val="BD2025"/>
          <w:sz w:val="22"/>
          <w:szCs w:val="22"/>
        </w:rPr>
      </w:pPr>
      <w:r w:rsidRPr="00A16AC1">
        <w:rPr>
          <w:rFonts w:ascii="Times New Roman" w:eastAsia="Times New Roman" w:hAnsi="Times New Roman" w:cs="Times New Roman"/>
          <w:b/>
          <w:color w:val="BD2025"/>
          <w:sz w:val="22"/>
          <w:szCs w:val="22"/>
        </w:rPr>
        <w:t>Post 3</w:t>
      </w:r>
    </w:p>
    <w:p w14:paraId="3CE48BCD"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Image Options:</w:t>
      </w:r>
    </w:p>
    <w:p w14:paraId="26D40433"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Green_Invests-In-Kids_FB_IN.png</w:t>
      </w:r>
    </w:p>
    <w:p w14:paraId="2EB1F25E"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Green_Invests-In-Kids_LI.png</w:t>
      </w:r>
    </w:p>
    <w:p w14:paraId="7BABD1D1"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Red_Invests-In-Kids_FB_IN.png</w:t>
      </w:r>
    </w:p>
    <w:p w14:paraId="099D3EAF"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Red_Invests-In-Kids_LI.png</w:t>
      </w:r>
    </w:p>
    <w:p w14:paraId="707A6782"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Yellow_Invests-In-Kids_FB_IN.png</w:t>
      </w:r>
    </w:p>
    <w:p w14:paraId="22E1DF50" w14:textId="77777777" w:rsidR="00AE2640" w:rsidRDefault="00AE2640" w:rsidP="00AE2640">
      <w:pPr>
        <w:pStyle w:val="ListParagraph"/>
        <w:ind w:left="0"/>
        <w:rPr>
          <w:rFonts w:ascii="Times New Roman" w:eastAsia="Times New Roman" w:hAnsi="Times New Roman" w:cs="Times New Roman"/>
          <w:bCs/>
          <w:i/>
          <w:iCs/>
          <w:sz w:val="22"/>
          <w:szCs w:val="22"/>
        </w:rPr>
      </w:pPr>
      <w:r>
        <w:rPr>
          <w:rFonts w:ascii="Times New Roman" w:eastAsia="Times New Roman" w:hAnsi="Times New Roman" w:cs="Times New Roman"/>
          <w:bCs/>
          <w:i/>
          <w:iCs/>
          <w:sz w:val="22"/>
          <w:szCs w:val="22"/>
        </w:rPr>
        <w:t>Yellow_Invests-In-Kids_LI.png</w:t>
      </w:r>
    </w:p>
    <w:p w14:paraId="4E40C7EB" w14:textId="77777777" w:rsidR="00AE2640" w:rsidRPr="00191ED8" w:rsidRDefault="00AE2640" w:rsidP="00AE2640">
      <w:pPr>
        <w:rPr>
          <w:rFonts w:ascii="Times New Roman" w:eastAsia="Times New Roman" w:hAnsi="Times New Roman" w:cs="Times New Roman"/>
          <w:bCs/>
          <w:sz w:val="22"/>
          <w:szCs w:val="22"/>
        </w:rPr>
      </w:pPr>
    </w:p>
    <w:p w14:paraId="264263A1" w14:textId="77777777" w:rsidR="00AE2640" w:rsidRDefault="00AE2640" w:rsidP="00AE2640">
      <w:pPr>
        <w:pStyle w:val="ListParagraph"/>
        <w:ind w:left="0"/>
        <w:rPr>
          <w:rFonts w:ascii="Times New Roman" w:eastAsia="Times New Roman" w:hAnsi="Times New Roman" w:cs="Times New Roman"/>
          <w:bCs/>
          <w:sz w:val="22"/>
          <w:szCs w:val="22"/>
        </w:rPr>
      </w:pPr>
      <w:r w:rsidRPr="00E5784B">
        <w:rPr>
          <w:rFonts w:ascii="Times New Roman" w:eastAsia="Times New Roman" w:hAnsi="Times New Roman" w:cs="Times New Roman"/>
          <w:b/>
          <w:sz w:val="22"/>
          <w:szCs w:val="22"/>
        </w:rPr>
        <w:t>Facebook</w:t>
      </w:r>
      <w:r w:rsidRPr="00191ED8">
        <w:rPr>
          <w:rFonts w:ascii="Times New Roman" w:eastAsia="Times New Roman" w:hAnsi="Times New Roman" w:cs="Times New Roman"/>
          <w:bCs/>
          <w:sz w:val="22"/>
          <w:szCs w:val="22"/>
        </w:rPr>
        <w:br/>
      </w:r>
      <w:r>
        <w:rPr>
          <w:rFonts w:ascii="Times New Roman" w:eastAsia="Times New Roman" w:hAnsi="Times New Roman" w:cs="Times New Roman"/>
          <w:bCs/>
          <w:sz w:val="22"/>
          <w:szCs w:val="22"/>
        </w:rPr>
        <w:t>Did you know? Snow-Redfern Foundation helps us help kids.</w:t>
      </w:r>
    </w:p>
    <w:p w14:paraId="5BF4E87C" w14:textId="77777777" w:rsidR="00AE2640" w:rsidRDefault="00AE2640" w:rsidP="00AE2640">
      <w:pPr>
        <w:pStyle w:val="ListParagraph"/>
        <w:ind w:left="0"/>
        <w:rPr>
          <w:rFonts w:ascii="Times New Roman" w:eastAsia="Times New Roman" w:hAnsi="Times New Roman" w:cs="Times New Roman"/>
          <w:bCs/>
          <w:sz w:val="22"/>
          <w:szCs w:val="22"/>
        </w:rPr>
      </w:pPr>
    </w:p>
    <w:p w14:paraId="5D87C472"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They provide funding that invests in our programs and services so we can</w:t>
      </w:r>
      <w:r w:rsidRPr="00742619">
        <w:rPr>
          <w:rFonts w:ascii="Times New Roman" w:eastAsia="Times New Roman" w:hAnsi="Times New Roman" w:cs="Times New Roman"/>
          <w:bCs/>
          <w:sz w:val="22"/>
          <w:szCs w:val="22"/>
        </w:rPr>
        <w:t xml:space="preserve"> do more </w:t>
      </w:r>
      <w:r>
        <w:rPr>
          <w:rFonts w:ascii="Times New Roman" w:eastAsia="Times New Roman" w:hAnsi="Times New Roman" w:cs="Times New Roman"/>
          <w:bCs/>
          <w:sz w:val="22"/>
          <w:szCs w:val="22"/>
        </w:rPr>
        <w:t xml:space="preserve">of what we do best. Learn more at: </w:t>
      </w:r>
      <w:hyperlink r:id="rId11" w:history="1">
        <w:r w:rsidRPr="0010349E">
          <w:rPr>
            <w:rStyle w:val="Hyperlink"/>
            <w:rFonts w:ascii="Times New Roman" w:eastAsia="Times New Roman" w:hAnsi="Times New Roman" w:cs="Times New Roman"/>
            <w:bCs/>
            <w:sz w:val="22"/>
            <w:szCs w:val="22"/>
          </w:rPr>
          <w:t>https://bit.ly/3LvpzVK</w:t>
        </w:r>
      </w:hyperlink>
    </w:p>
    <w:p w14:paraId="3C883CBB" w14:textId="77777777" w:rsidR="00AE2640" w:rsidRDefault="00AE2640" w:rsidP="00AE2640">
      <w:pPr>
        <w:pStyle w:val="ListParagraph"/>
        <w:ind w:left="0"/>
        <w:rPr>
          <w:rFonts w:ascii="Times New Roman" w:eastAsia="Times New Roman" w:hAnsi="Times New Roman" w:cs="Times New Roman"/>
          <w:bCs/>
          <w:sz w:val="22"/>
          <w:szCs w:val="22"/>
        </w:rPr>
      </w:pPr>
    </w:p>
    <w:p w14:paraId="518E9A50"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#kids #thegoodlife</w:t>
      </w:r>
    </w:p>
    <w:p w14:paraId="5C4E38CF"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Tag: @snowredfern</w:t>
      </w:r>
    </w:p>
    <w:p w14:paraId="3FE64739" w14:textId="77777777" w:rsidR="00AE2640" w:rsidRDefault="00AE2640" w:rsidP="00AE2640"/>
    <w:p w14:paraId="00473060"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
          <w:sz w:val="22"/>
          <w:szCs w:val="22"/>
        </w:rPr>
        <w:t>Instagram</w:t>
      </w:r>
      <w:r w:rsidRPr="00E5784B">
        <w:rPr>
          <w:rFonts w:ascii="Times New Roman" w:eastAsia="Times New Roman" w:hAnsi="Times New Roman" w:cs="Times New Roman"/>
          <w:b/>
          <w:sz w:val="22"/>
          <w:szCs w:val="22"/>
        </w:rPr>
        <w:br/>
      </w:r>
      <w:r>
        <w:rPr>
          <w:rFonts w:ascii="Times New Roman" w:eastAsia="Times New Roman" w:hAnsi="Times New Roman" w:cs="Times New Roman"/>
          <w:bCs/>
          <w:sz w:val="22"/>
          <w:szCs w:val="22"/>
        </w:rPr>
        <w:t>Did you know? Snow-Redfern Foundation helps us help kids.</w:t>
      </w:r>
    </w:p>
    <w:p w14:paraId="46177E1C" w14:textId="77777777" w:rsidR="00AE2640" w:rsidRDefault="00AE2640" w:rsidP="00AE2640">
      <w:pPr>
        <w:pStyle w:val="ListParagraph"/>
        <w:ind w:left="0"/>
        <w:rPr>
          <w:rFonts w:ascii="Times New Roman" w:eastAsia="Times New Roman" w:hAnsi="Times New Roman" w:cs="Times New Roman"/>
          <w:bCs/>
          <w:sz w:val="22"/>
          <w:szCs w:val="22"/>
        </w:rPr>
      </w:pPr>
    </w:p>
    <w:p w14:paraId="0E4DCA99"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They provide funding that invests in our programs and services so we can</w:t>
      </w:r>
      <w:r w:rsidRPr="00742619">
        <w:rPr>
          <w:rFonts w:ascii="Times New Roman" w:eastAsia="Times New Roman" w:hAnsi="Times New Roman" w:cs="Times New Roman"/>
          <w:bCs/>
          <w:sz w:val="22"/>
          <w:szCs w:val="22"/>
        </w:rPr>
        <w:t xml:space="preserve"> do more </w:t>
      </w:r>
      <w:r>
        <w:rPr>
          <w:rFonts w:ascii="Times New Roman" w:eastAsia="Times New Roman" w:hAnsi="Times New Roman" w:cs="Times New Roman"/>
          <w:bCs/>
          <w:sz w:val="22"/>
          <w:szCs w:val="22"/>
        </w:rPr>
        <w:t>of what we do best. Learn more at: SnowRedfern.org/nonprofits.</w:t>
      </w:r>
    </w:p>
    <w:p w14:paraId="596209F3"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21249C3A"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148A1498"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w:t>
      </w:r>
    </w:p>
    <w:p w14:paraId="1044D58D"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#investinkids #thegoodlife</w:t>
      </w:r>
    </w:p>
    <w:p w14:paraId="7F49D948" w14:textId="77777777" w:rsidR="00AE2640" w:rsidRDefault="00AE2640" w:rsidP="00AE2640">
      <w:pPr>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Tag: @snowredfernfoundation</w:t>
      </w:r>
    </w:p>
    <w:p w14:paraId="3ACE083F" w14:textId="77777777" w:rsidR="0051768E" w:rsidRDefault="0051768E" w:rsidP="00AE2640">
      <w:pPr>
        <w:rPr>
          <w:rFonts w:ascii="Times New Roman" w:eastAsia="Times New Roman" w:hAnsi="Times New Roman" w:cs="Times New Roman"/>
          <w:bCs/>
          <w:sz w:val="22"/>
          <w:szCs w:val="22"/>
        </w:rPr>
      </w:pPr>
    </w:p>
    <w:p w14:paraId="560E33A3"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
          <w:sz w:val="22"/>
          <w:szCs w:val="22"/>
        </w:rPr>
        <w:t>LinkedIn</w:t>
      </w:r>
      <w:r w:rsidRPr="00E5784B">
        <w:rPr>
          <w:rFonts w:ascii="Times New Roman" w:eastAsia="Times New Roman" w:hAnsi="Times New Roman" w:cs="Times New Roman"/>
          <w:b/>
          <w:sz w:val="22"/>
          <w:szCs w:val="22"/>
        </w:rPr>
        <w:br/>
      </w:r>
      <w:r>
        <w:rPr>
          <w:rFonts w:ascii="Times New Roman" w:eastAsia="Times New Roman" w:hAnsi="Times New Roman" w:cs="Times New Roman"/>
          <w:bCs/>
          <w:sz w:val="22"/>
          <w:szCs w:val="22"/>
        </w:rPr>
        <w:t>Did you know? Snow-Redfern Foundation helps us help kids.</w:t>
      </w:r>
    </w:p>
    <w:p w14:paraId="79DFCE20" w14:textId="77777777" w:rsidR="00AE2640" w:rsidRDefault="00AE2640" w:rsidP="00AE2640">
      <w:pPr>
        <w:pStyle w:val="ListParagraph"/>
        <w:ind w:left="0"/>
        <w:rPr>
          <w:rFonts w:ascii="Times New Roman" w:eastAsia="Times New Roman" w:hAnsi="Times New Roman" w:cs="Times New Roman"/>
          <w:bCs/>
          <w:sz w:val="22"/>
          <w:szCs w:val="22"/>
        </w:rPr>
      </w:pPr>
    </w:p>
    <w:p w14:paraId="19F3A0A2"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They provide funding that invests in our programs and services so we can</w:t>
      </w:r>
      <w:r w:rsidRPr="00742619">
        <w:rPr>
          <w:rFonts w:ascii="Times New Roman" w:eastAsia="Times New Roman" w:hAnsi="Times New Roman" w:cs="Times New Roman"/>
          <w:bCs/>
          <w:sz w:val="22"/>
          <w:szCs w:val="22"/>
        </w:rPr>
        <w:t xml:space="preserve"> do more </w:t>
      </w:r>
      <w:r>
        <w:rPr>
          <w:rFonts w:ascii="Times New Roman" w:eastAsia="Times New Roman" w:hAnsi="Times New Roman" w:cs="Times New Roman"/>
          <w:bCs/>
          <w:sz w:val="22"/>
          <w:szCs w:val="22"/>
        </w:rPr>
        <w:t xml:space="preserve">of what we do best. Learn more at: </w:t>
      </w:r>
      <w:hyperlink r:id="rId12" w:history="1">
        <w:r w:rsidRPr="0010349E">
          <w:rPr>
            <w:rStyle w:val="Hyperlink"/>
            <w:rFonts w:ascii="Times New Roman" w:eastAsia="Times New Roman" w:hAnsi="Times New Roman" w:cs="Times New Roman"/>
            <w:bCs/>
            <w:sz w:val="22"/>
            <w:szCs w:val="22"/>
          </w:rPr>
          <w:t>https://bit.ly/3LvpzVK</w:t>
        </w:r>
      </w:hyperlink>
    </w:p>
    <w:p w14:paraId="326615D5" w14:textId="77777777" w:rsidR="00AE2640" w:rsidRDefault="00AE2640" w:rsidP="00AE2640">
      <w:pPr>
        <w:pStyle w:val="ListParagraph"/>
        <w:ind w:left="0"/>
        <w:rPr>
          <w:rFonts w:ascii="Times New Roman" w:eastAsia="Times New Roman" w:hAnsi="Times New Roman" w:cs="Times New Roman"/>
          <w:bCs/>
          <w:sz w:val="22"/>
          <w:szCs w:val="22"/>
        </w:rPr>
      </w:pPr>
    </w:p>
    <w:p w14:paraId="116061F3" w14:textId="77777777" w:rsidR="00AE2640" w:rsidRDefault="00AE2640" w:rsidP="00AE2640">
      <w:pPr>
        <w:pStyle w:val="ListParagraph"/>
        <w:ind w:left="0"/>
        <w:rPr>
          <w:rFonts w:ascii="Times New Roman" w:eastAsia="Times New Roman" w:hAnsi="Times New Roman" w:cs="Times New Roman"/>
          <w:bCs/>
          <w:sz w:val="22"/>
          <w:szCs w:val="22"/>
        </w:rPr>
      </w:pPr>
      <w:r>
        <w:rPr>
          <w:rFonts w:ascii="Times New Roman" w:eastAsia="Times New Roman" w:hAnsi="Times New Roman" w:cs="Times New Roman"/>
          <w:bCs/>
          <w:sz w:val="22"/>
          <w:szCs w:val="22"/>
        </w:rPr>
        <w:t>#nebraska #kids #thegoodlife</w:t>
      </w:r>
    </w:p>
    <w:p w14:paraId="399A6B63" w14:textId="77777777" w:rsidR="00AE2640" w:rsidRPr="00191ED8" w:rsidRDefault="00AE2640" w:rsidP="00AE2640">
      <w:pPr>
        <w:pStyle w:val="ListParagraph"/>
        <w:ind w:left="0"/>
      </w:pPr>
    </w:p>
    <w:p w14:paraId="40ECEC1A" w14:textId="5CADBFFF" w:rsidR="00A10DDD" w:rsidRPr="00AE2640" w:rsidRDefault="00A10DDD" w:rsidP="00AE2640"/>
    <w:sectPr w:rsidR="00A10DDD" w:rsidRPr="00AE2640" w:rsidSect="0051768E">
      <w:headerReference w:type="default" r:id="rId13"/>
      <w:footerReference w:type="even" r:id="rId14"/>
      <w:footerReference w:type="default" r:id="rId15"/>
      <w:headerReference w:type="first" r:id="rId16"/>
      <w:footerReference w:type="first" r:id="rId17"/>
      <w:pgSz w:w="12240" w:h="15840"/>
      <w:pgMar w:top="1512" w:right="1440" w:bottom="1440" w:left="1440" w:header="432"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C6EEEB" w14:textId="77777777" w:rsidR="00E551A5" w:rsidRDefault="00E551A5" w:rsidP="009A373B">
      <w:r>
        <w:separator/>
      </w:r>
    </w:p>
  </w:endnote>
  <w:endnote w:type="continuationSeparator" w:id="0">
    <w:p w14:paraId="1FF5EDF8" w14:textId="77777777" w:rsidR="00E551A5" w:rsidRDefault="00E551A5" w:rsidP="009A3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MinionPro-Regular">
    <w:panose1 w:val="020B0604020202020204"/>
    <w:charset w:val="00"/>
    <w:family w:val="roman"/>
    <w:notTrueType/>
    <w:pitch w:val="variable"/>
    <w:sig w:usb0="60000287" w:usb1="00000001" w:usb2="00000000" w:usb3="00000000" w:csb0="0000019F" w:csb1="00000000"/>
  </w:font>
  <w:font w:name="Futura PT Book">
    <w:altName w:val="Arial"/>
    <w:panose1 w:val="020B0602020204020303"/>
    <w:charset w:val="B1"/>
    <w:family w:val="swiss"/>
    <w:pitch w:val="variable"/>
    <w:sig w:usb0="80000867" w:usb1="00000000" w:usb2="00000000" w:usb3="00000000" w:csb0="000001FB"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21893828"/>
      <w:docPartObj>
        <w:docPartGallery w:val="Page Numbers (Bottom of Page)"/>
        <w:docPartUnique/>
      </w:docPartObj>
    </w:sdtPr>
    <w:sdtEndPr>
      <w:rPr>
        <w:rStyle w:val="PageNumber"/>
      </w:rPr>
    </w:sdtEndPr>
    <w:sdtContent>
      <w:p w14:paraId="2632FC96" w14:textId="77777777" w:rsidR="00CB0E5C" w:rsidRDefault="00CB0E5C" w:rsidP="001055A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D10BD7E" w14:textId="77777777" w:rsidR="00CB0E5C" w:rsidRDefault="00CB0E5C" w:rsidP="00CB0E5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81974" w14:textId="77777777" w:rsidR="00CB0E5C" w:rsidRDefault="00CB0E5C" w:rsidP="001055A7">
    <w:pPr>
      <w:pStyle w:val="Footer"/>
      <w:framePr w:wrap="none" w:vAnchor="text" w:hAnchor="margin" w:xAlign="right" w:y="1"/>
      <w:rPr>
        <w:rStyle w:val="PageNumber"/>
      </w:rPr>
    </w:pPr>
  </w:p>
  <w:p w14:paraId="2B3556FA" w14:textId="31AAF945" w:rsidR="00626816" w:rsidRDefault="0051768E" w:rsidP="00A50D23">
    <w:pPr>
      <w:pStyle w:val="BasicParagraph"/>
      <w:spacing w:before="180"/>
      <w:ind w:left="-630" w:right="-540" w:hanging="180"/>
      <w:jc w:val="center"/>
      <w:rPr>
        <w:rFonts w:ascii="Century Gothic" w:hAnsi="Century Gothic" w:cs="Arial"/>
        <w:noProof/>
        <w:color w:val="595959" w:themeColor="text1" w:themeTint="A6"/>
        <w:sz w:val="16"/>
        <w:szCs w:val="16"/>
      </w:rPr>
    </w:pPr>
    <w:r>
      <w:rPr>
        <w:rFonts w:ascii="Futura PT Book" w:hAnsi="Futura PT Book" w:cs="Arial"/>
        <w:noProof/>
        <w:color w:val="595959" w:themeColor="text1" w:themeTint="A6"/>
        <w:sz w:val="18"/>
        <w:szCs w:val="18"/>
      </w:rPr>
      <w:drawing>
        <wp:anchor distT="0" distB="0" distL="114300" distR="114300" simplePos="0" relativeHeight="251659264" behindDoc="0" locked="0" layoutInCell="1" allowOverlap="1" wp14:anchorId="1A5DBD9A" wp14:editId="716CF180">
          <wp:simplePos x="0" y="0"/>
          <wp:positionH relativeFrom="column">
            <wp:posOffset>609600</wp:posOffset>
          </wp:positionH>
          <wp:positionV relativeFrom="paragraph">
            <wp:posOffset>-411903</wp:posOffset>
          </wp:positionV>
          <wp:extent cx="4572000" cy="882162"/>
          <wp:effectExtent l="0" t="0" r="0" b="0"/>
          <wp:wrapThrough wrapText="bothSides">
            <wp:wrapPolygon edited="0">
              <wp:start x="0" y="0"/>
              <wp:lineTo x="0" y="21149"/>
              <wp:lineTo x="21540" y="21149"/>
              <wp:lineTo x="21540" y="0"/>
              <wp:lineTo x="0" y="0"/>
            </wp:wrapPolygon>
          </wp:wrapThrough>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572000" cy="882162"/>
                  </a:xfrm>
                  <a:prstGeom prst="rect">
                    <a:avLst/>
                  </a:prstGeom>
                </pic:spPr>
              </pic:pic>
            </a:graphicData>
          </a:graphic>
          <wp14:sizeRelH relativeFrom="page">
            <wp14:pctWidth>0</wp14:pctWidth>
          </wp14:sizeRelH>
          <wp14:sizeRelV relativeFrom="page">
            <wp14:pctHeight>0</wp14:pctHeight>
          </wp14:sizeRelV>
        </wp:anchor>
      </w:drawing>
    </w:r>
  </w:p>
  <w:p w14:paraId="67C08833" w14:textId="75BEBECF" w:rsidR="009A373B" w:rsidRPr="00CB0E5C" w:rsidRDefault="009A373B" w:rsidP="0051768E">
    <w:pPr>
      <w:pStyle w:val="Footer"/>
      <w:ind w:right="-270"/>
      <w:jc w:val="center"/>
      <w:rPr>
        <w:rFonts w:ascii="Times New Roman" w:hAnsi="Times New Roman" w:cs="Times New Roman"/>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35116" w14:textId="632D1A09" w:rsidR="00A50D23" w:rsidRDefault="00A50D23" w:rsidP="00A50D23">
    <w:pPr>
      <w:pStyle w:val="Footer"/>
      <w:jc w:val="center"/>
    </w:pPr>
    <w:r>
      <w:rPr>
        <w:rFonts w:ascii="Futura PT Book" w:hAnsi="Futura PT Book" w:cs="Arial"/>
        <w:noProof/>
        <w:color w:val="595959" w:themeColor="text1" w:themeTint="A6"/>
        <w:sz w:val="18"/>
        <w:szCs w:val="18"/>
      </w:rPr>
      <w:drawing>
        <wp:anchor distT="0" distB="0" distL="114300" distR="114300" simplePos="0" relativeHeight="251658240" behindDoc="0" locked="0" layoutInCell="1" allowOverlap="1" wp14:anchorId="544CBA9D" wp14:editId="3E8667A6">
          <wp:simplePos x="0" y="0"/>
          <wp:positionH relativeFrom="column">
            <wp:posOffset>694055</wp:posOffset>
          </wp:positionH>
          <wp:positionV relativeFrom="paragraph">
            <wp:posOffset>-440690</wp:posOffset>
          </wp:positionV>
          <wp:extent cx="4572000" cy="882162"/>
          <wp:effectExtent l="0" t="0" r="0" b="0"/>
          <wp:wrapThrough wrapText="bothSides">
            <wp:wrapPolygon edited="0">
              <wp:start x="0" y="0"/>
              <wp:lineTo x="0" y="21149"/>
              <wp:lineTo x="21540" y="21149"/>
              <wp:lineTo x="21540" y="0"/>
              <wp:lineTo x="0" y="0"/>
            </wp:wrapPolygon>
          </wp:wrapThrough>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4572000" cy="882162"/>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4631D4" w14:textId="77777777" w:rsidR="00E551A5" w:rsidRDefault="00E551A5" w:rsidP="009A373B">
      <w:r>
        <w:separator/>
      </w:r>
    </w:p>
  </w:footnote>
  <w:footnote w:type="continuationSeparator" w:id="0">
    <w:p w14:paraId="12E6ADCD" w14:textId="77777777" w:rsidR="00E551A5" w:rsidRDefault="00E551A5" w:rsidP="009A3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47E3F" w14:textId="486F1EBC" w:rsidR="00A50D23" w:rsidRDefault="00050553" w:rsidP="00A50D23">
    <w:pPr>
      <w:pStyle w:val="Header"/>
      <w:ind w:hanging="720"/>
      <w:jc w:val="right"/>
    </w:pPr>
    <w:r w:rsidRPr="00AE2640">
      <w:rPr>
        <w:noProof/>
        <w:color w:val="BD2025"/>
      </w:rPr>
      <w:drawing>
        <wp:inline distT="0" distB="0" distL="0" distR="0" wp14:anchorId="06ED30DF" wp14:editId="3BFCBF43">
          <wp:extent cx="1251565" cy="1774371"/>
          <wp:effectExtent l="0" t="0" r="6350" b="3810"/>
          <wp:docPr id="1" name="Picture 1"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 arrow&#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57118" cy="1782243"/>
                  </a:xfrm>
                  <a:prstGeom prst="rect">
                    <a:avLst/>
                  </a:prstGeom>
                </pic:spPr>
              </pic:pic>
            </a:graphicData>
          </a:graphic>
        </wp:inline>
      </w:drawing>
    </w:r>
    <w:r w:rsidR="00A50D23">
      <w:tab/>
    </w:r>
    <w:r w:rsidR="00A50D23">
      <w:tab/>
    </w:r>
  </w:p>
  <w:p w14:paraId="69FAFB6B" w14:textId="77777777" w:rsidR="00050553" w:rsidRDefault="00050553" w:rsidP="00A50D23">
    <w:pPr>
      <w:pStyle w:val="Header"/>
      <w:ind w:hanging="720"/>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AA7C9" w14:textId="2B341DA4" w:rsidR="00A50D23" w:rsidRDefault="00A50D23" w:rsidP="00A50D23">
    <w:pPr>
      <w:pStyle w:val="Header"/>
      <w:ind w:hanging="720"/>
    </w:pPr>
    <w:r w:rsidRPr="00AE2640">
      <w:rPr>
        <w:noProof/>
        <w:color w:val="BD2025"/>
      </w:rPr>
      <w:drawing>
        <wp:inline distT="0" distB="0" distL="0" distR="0" wp14:anchorId="0961F1B3" wp14:editId="0D8220B2">
          <wp:extent cx="1371600" cy="1944547"/>
          <wp:effectExtent l="0" t="0" r="0" b="0"/>
          <wp:docPr id="3" name="Picture 3"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 arrow&#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371600" cy="194454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B3713"/>
    <w:multiLevelType w:val="hybridMultilevel"/>
    <w:tmpl w:val="1AF0C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D2954B0"/>
    <w:multiLevelType w:val="hybridMultilevel"/>
    <w:tmpl w:val="443870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92236AC"/>
    <w:multiLevelType w:val="hybridMultilevel"/>
    <w:tmpl w:val="3C5845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CF574C5"/>
    <w:multiLevelType w:val="hybridMultilevel"/>
    <w:tmpl w:val="C0B8EC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C63CA8"/>
    <w:multiLevelType w:val="hybridMultilevel"/>
    <w:tmpl w:val="6C628E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0E56573"/>
    <w:multiLevelType w:val="hybridMultilevel"/>
    <w:tmpl w:val="97E8331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7A0236F"/>
    <w:multiLevelType w:val="hybridMultilevel"/>
    <w:tmpl w:val="13A892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A411061"/>
    <w:multiLevelType w:val="hybridMultilevel"/>
    <w:tmpl w:val="3E7C72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5"/>
  </w:num>
  <w:num w:numId="4">
    <w:abstractNumId w:val="4"/>
  </w:num>
  <w:num w:numId="5">
    <w:abstractNumId w:val="7"/>
  </w:num>
  <w:num w:numId="6">
    <w:abstractNumId w:val="1"/>
  </w:num>
  <w:num w:numId="7">
    <w:abstractNumId w:val="6"/>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D23"/>
    <w:rsid w:val="00007542"/>
    <w:rsid w:val="000257D7"/>
    <w:rsid w:val="00050553"/>
    <w:rsid w:val="00052F6D"/>
    <w:rsid w:val="00055952"/>
    <w:rsid w:val="000D2A44"/>
    <w:rsid w:val="00113E5F"/>
    <w:rsid w:val="00117880"/>
    <w:rsid w:val="00122C7A"/>
    <w:rsid w:val="00141F31"/>
    <w:rsid w:val="00145448"/>
    <w:rsid w:val="00145E4B"/>
    <w:rsid w:val="00157AC3"/>
    <w:rsid w:val="001634E3"/>
    <w:rsid w:val="00184CF6"/>
    <w:rsid w:val="0019620C"/>
    <w:rsid w:val="001A011D"/>
    <w:rsid w:val="001A4DC8"/>
    <w:rsid w:val="001D597B"/>
    <w:rsid w:val="001E4A88"/>
    <w:rsid w:val="00201E9C"/>
    <w:rsid w:val="00211FD0"/>
    <w:rsid w:val="00233E34"/>
    <w:rsid w:val="002563CB"/>
    <w:rsid w:val="00257FAE"/>
    <w:rsid w:val="00261E98"/>
    <w:rsid w:val="00293010"/>
    <w:rsid w:val="0029677F"/>
    <w:rsid w:val="002A2455"/>
    <w:rsid w:val="002B43C4"/>
    <w:rsid w:val="002E7E3E"/>
    <w:rsid w:val="002F6CD3"/>
    <w:rsid w:val="00315FBF"/>
    <w:rsid w:val="00333C98"/>
    <w:rsid w:val="0033647A"/>
    <w:rsid w:val="003451F8"/>
    <w:rsid w:val="0034559F"/>
    <w:rsid w:val="00354CB7"/>
    <w:rsid w:val="00363735"/>
    <w:rsid w:val="003646F6"/>
    <w:rsid w:val="00366463"/>
    <w:rsid w:val="00376833"/>
    <w:rsid w:val="003871DB"/>
    <w:rsid w:val="003954D8"/>
    <w:rsid w:val="003E1ACA"/>
    <w:rsid w:val="00401272"/>
    <w:rsid w:val="004067C0"/>
    <w:rsid w:val="00425AB4"/>
    <w:rsid w:val="00425FBA"/>
    <w:rsid w:val="00440E82"/>
    <w:rsid w:val="00442D5F"/>
    <w:rsid w:val="00444044"/>
    <w:rsid w:val="00453030"/>
    <w:rsid w:val="004D61C7"/>
    <w:rsid w:val="004D6C65"/>
    <w:rsid w:val="0051768E"/>
    <w:rsid w:val="00525EE8"/>
    <w:rsid w:val="005C0127"/>
    <w:rsid w:val="005F1ABD"/>
    <w:rsid w:val="0060368C"/>
    <w:rsid w:val="00626816"/>
    <w:rsid w:val="006303C0"/>
    <w:rsid w:val="0063693D"/>
    <w:rsid w:val="0066190E"/>
    <w:rsid w:val="00661A65"/>
    <w:rsid w:val="00683303"/>
    <w:rsid w:val="00685AA1"/>
    <w:rsid w:val="006A6A26"/>
    <w:rsid w:val="006C68C8"/>
    <w:rsid w:val="006C6BCF"/>
    <w:rsid w:val="0075560D"/>
    <w:rsid w:val="00782D28"/>
    <w:rsid w:val="007C46EA"/>
    <w:rsid w:val="007E0B50"/>
    <w:rsid w:val="007F71E5"/>
    <w:rsid w:val="0082208D"/>
    <w:rsid w:val="00844A45"/>
    <w:rsid w:val="0087512C"/>
    <w:rsid w:val="008A3552"/>
    <w:rsid w:val="008C3CD9"/>
    <w:rsid w:val="008E470A"/>
    <w:rsid w:val="00906057"/>
    <w:rsid w:val="00907630"/>
    <w:rsid w:val="00943555"/>
    <w:rsid w:val="00973C15"/>
    <w:rsid w:val="00981F36"/>
    <w:rsid w:val="009A373B"/>
    <w:rsid w:val="009A5D51"/>
    <w:rsid w:val="009B2661"/>
    <w:rsid w:val="009C6EBB"/>
    <w:rsid w:val="009C7D27"/>
    <w:rsid w:val="009E7F1F"/>
    <w:rsid w:val="009F128D"/>
    <w:rsid w:val="009F1745"/>
    <w:rsid w:val="009F5CFA"/>
    <w:rsid w:val="00A00D49"/>
    <w:rsid w:val="00A10DDD"/>
    <w:rsid w:val="00A16AC1"/>
    <w:rsid w:val="00A25A9D"/>
    <w:rsid w:val="00A50D23"/>
    <w:rsid w:val="00A52813"/>
    <w:rsid w:val="00A56869"/>
    <w:rsid w:val="00A75B09"/>
    <w:rsid w:val="00AB7C96"/>
    <w:rsid w:val="00AD3F5A"/>
    <w:rsid w:val="00AE2640"/>
    <w:rsid w:val="00AE31F1"/>
    <w:rsid w:val="00B12598"/>
    <w:rsid w:val="00B17599"/>
    <w:rsid w:val="00B30FA1"/>
    <w:rsid w:val="00B359DF"/>
    <w:rsid w:val="00B774A9"/>
    <w:rsid w:val="00B82ECC"/>
    <w:rsid w:val="00B84E22"/>
    <w:rsid w:val="00B8507B"/>
    <w:rsid w:val="00B85B40"/>
    <w:rsid w:val="00B94CBB"/>
    <w:rsid w:val="00BA0889"/>
    <w:rsid w:val="00BA2AB6"/>
    <w:rsid w:val="00BA3B45"/>
    <w:rsid w:val="00BB4C24"/>
    <w:rsid w:val="00BC3F39"/>
    <w:rsid w:val="00C02003"/>
    <w:rsid w:val="00C11C01"/>
    <w:rsid w:val="00C44A86"/>
    <w:rsid w:val="00C64AF5"/>
    <w:rsid w:val="00C70EC0"/>
    <w:rsid w:val="00C73D20"/>
    <w:rsid w:val="00C91C86"/>
    <w:rsid w:val="00C97F39"/>
    <w:rsid w:val="00CB0E5C"/>
    <w:rsid w:val="00CB26D6"/>
    <w:rsid w:val="00D33808"/>
    <w:rsid w:val="00D42675"/>
    <w:rsid w:val="00DC5300"/>
    <w:rsid w:val="00DE576D"/>
    <w:rsid w:val="00E34DE9"/>
    <w:rsid w:val="00E551A5"/>
    <w:rsid w:val="00E70205"/>
    <w:rsid w:val="00E755A8"/>
    <w:rsid w:val="00E95259"/>
    <w:rsid w:val="00EC461D"/>
    <w:rsid w:val="00ED4712"/>
    <w:rsid w:val="00EF3779"/>
    <w:rsid w:val="00F00AC7"/>
    <w:rsid w:val="00F14C10"/>
    <w:rsid w:val="00F57504"/>
    <w:rsid w:val="00F901EE"/>
    <w:rsid w:val="00F90A45"/>
    <w:rsid w:val="00FA04C1"/>
    <w:rsid w:val="00FB54A8"/>
    <w:rsid w:val="00FC5A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767325"/>
  <w15:chartTrackingRefBased/>
  <w15:docId w15:val="{11A45E91-4E4C-B443-AF1E-AB67FD50D7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373B"/>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A373B"/>
    <w:pPr>
      <w:tabs>
        <w:tab w:val="center" w:pos="4680"/>
        <w:tab w:val="right" w:pos="9360"/>
      </w:tabs>
    </w:pPr>
  </w:style>
  <w:style w:type="character" w:customStyle="1" w:styleId="HeaderChar">
    <w:name w:val="Header Char"/>
    <w:basedOn w:val="DefaultParagraphFont"/>
    <w:link w:val="Header"/>
    <w:uiPriority w:val="99"/>
    <w:rsid w:val="009A373B"/>
    <w:rPr>
      <w:rFonts w:eastAsiaTheme="minorEastAsia"/>
    </w:rPr>
  </w:style>
  <w:style w:type="paragraph" w:styleId="Footer">
    <w:name w:val="footer"/>
    <w:basedOn w:val="Normal"/>
    <w:link w:val="FooterChar"/>
    <w:uiPriority w:val="99"/>
    <w:unhideWhenUsed/>
    <w:rsid w:val="009A373B"/>
    <w:pPr>
      <w:tabs>
        <w:tab w:val="center" w:pos="4680"/>
        <w:tab w:val="right" w:pos="9360"/>
      </w:tabs>
    </w:pPr>
  </w:style>
  <w:style w:type="character" w:customStyle="1" w:styleId="FooterChar">
    <w:name w:val="Footer Char"/>
    <w:basedOn w:val="DefaultParagraphFont"/>
    <w:link w:val="Footer"/>
    <w:uiPriority w:val="99"/>
    <w:rsid w:val="009A373B"/>
    <w:rPr>
      <w:rFonts w:eastAsiaTheme="minorEastAsia"/>
    </w:rPr>
  </w:style>
  <w:style w:type="paragraph" w:styleId="ListParagraph">
    <w:name w:val="List Paragraph"/>
    <w:basedOn w:val="Normal"/>
    <w:uiPriority w:val="34"/>
    <w:qFormat/>
    <w:rsid w:val="00442D5F"/>
    <w:pPr>
      <w:ind w:left="720"/>
      <w:contextualSpacing/>
    </w:pPr>
  </w:style>
  <w:style w:type="character" w:styleId="PageNumber">
    <w:name w:val="page number"/>
    <w:basedOn w:val="DefaultParagraphFont"/>
    <w:uiPriority w:val="99"/>
    <w:semiHidden/>
    <w:unhideWhenUsed/>
    <w:rsid w:val="00CB0E5C"/>
  </w:style>
  <w:style w:type="character" w:styleId="Hyperlink">
    <w:name w:val="Hyperlink"/>
    <w:basedOn w:val="DefaultParagraphFont"/>
    <w:uiPriority w:val="99"/>
    <w:unhideWhenUsed/>
    <w:rsid w:val="00F90A45"/>
    <w:rPr>
      <w:color w:val="0563C1" w:themeColor="hyperlink"/>
      <w:u w:val="single"/>
    </w:rPr>
  </w:style>
  <w:style w:type="character" w:styleId="UnresolvedMention">
    <w:name w:val="Unresolved Mention"/>
    <w:basedOn w:val="DefaultParagraphFont"/>
    <w:uiPriority w:val="99"/>
    <w:semiHidden/>
    <w:unhideWhenUsed/>
    <w:rsid w:val="00F90A45"/>
    <w:rPr>
      <w:color w:val="605E5C"/>
      <w:shd w:val="clear" w:color="auto" w:fill="E1DFDD"/>
    </w:rPr>
  </w:style>
  <w:style w:type="paragraph" w:customStyle="1" w:styleId="BasicParagraph">
    <w:name w:val="[Basic Paragraph]"/>
    <w:basedOn w:val="Normal"/>
    <w:uiPriority w:val="99"/>
    <w:rsid w:val="0019620C"/>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BalloonText">
    <w:name w:val="Balloon Text"/>
    <w:basedOn w:val="Normal"/>
    <w:link w:val="BalloonTextChar"/>
    <w:uiPriority w:val="99"/>
    <w:semiHidden/>
    <w:unhideWhenUsed/>
    <w:rsid w:val="00906057"/>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906057"/>
    <w:rPr>
      <w:rFonts w:ascii="Times New Roman" w:eastAsiaTheme="minorEastAsia"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6806114">
      <w:bodyDiv w:val="1"/>
      <w:marLeft w:val="0"/>
      <w:marRight w:val="0"/>
      <w:marTop w:val="0"/>
      <w:marBottom w:val="0"/>
      <w:divBdr>
        <w:top w:val="none" w:sz="0" w:space="0" w:color="auto"/>
        <w:left w:val="none" w:sz="0" w:space="0" w:color="auto"/>
        <w:bottom w:val="none" w:sz="0" w:space="0" w:color="auto"/>
        <w:right w:val="none" w:sz="0" w:space="0" w:color="auto"/>
      </w:divBdr>
    </w:div>
    <w:div w:id="1303929928">
      <w:bodyDiv w:val="1"/>
      <w:marLeft w:val="0"/>
      <w:marRight w:val="0"/>
      <w:marTop w:val="0"/>
      <w:marBottom w:val="0"/>
      <w:divBdr>
        <w:top w:val="none" w:sz="0" w:space="0" w:color="auto"/>
        <w:left w:val="none" w:sz="0" w:space="0" w:color="auto"/>
        <w:bottom w:val="none" w:sz="0" w:space="0" w:color="auto"/>
        <w:right w:val="none" w:sz="0" w:space="0" w:color="auto"/>
      </w:divBdr>
    </w:div>
    <w:div w:id="1462574394">
      <w:bodyDiv w:val="1"/>
      <w:marLeft w:val="0"/>
      <w:marRight w:val="0"/>
      <w:marTop w:val="0"/>
      <w:marBottom w:val="0"/>
      <w:divBdr>
        <w:top w:val="none" w:sz="0" w:space="0" w:color="auto"/>
        <w:left w:val="none" w:sz="0" w:space="0" w:color="auto"/>
        <w:bottom w:val="none" w:sz="0" w:space="0" w:color="auto"/>
        <w:right w:val="none" w:sz="0" w:space="0" w:color="auto"/>
      </w:divBdr>
    </w:div>
    <w:div w:id="2065565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it.ly/3GEDKny" TargetMode="Externa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bit.ly/3GEDKny" TargetMode="External"/><Relationship Id="rId12" Type="http://schemas.openxmlformats.org/officeDocument/2006/relationships/hyperlink" Target="https://bit.ly/3LvpzVK" TargetMode="Externa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it.ly/3LvpzVK"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https://bit.ly/3BavRoU"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bit.ly/3BavRoU"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shleystuhr/Library/Group%20Containers/UBF8T346G9.Office/User%20Content.localized/Templates.localized/KidGlov%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KidGlov Template.dotx</Template>
  <TotalTime>30</TotalTime>
  <Pages>3</Pages>
  <Words>537</Words>
  <Characters>3062</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Brooke Sankey</cp:lastModifiedBy>
  <cp:revision>7</cp:revision>
  <dcterms:created xsi:type="dcterms:W3CDTF">2021-09-07T20:37:00Z</dcterms:created>
  <dcterms:modified xsi:type="dcterms:W3CDTF">2022-03-24T19:10:00Z</dcterms:modified>
</cp:coreProperties>
</file>